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Nuneaton and Bedworth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Nuneaton and Bedworth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Nuneaton and Bedworth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Nuneaton and Bedworth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Nuneaton and Bedworth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Nuneaton and Bedworth are estimated to have a score of 1-2 on the PGSI (low-risk gambling), whilst </w:t>
      </w:r>
      <w:r w:rsidRPr="00773DF7">
        <w:rPr>
          <w:rFonts w:ascii="Libre Franklin Light" w:hAnsi="Libre Franklin Light" w:cs="Calibri Light"/>
          <w:b/>
          <w:bCs/>
          <w:color w:val="C45911" w:themeColor="accent2" w:themeShade="BF"/>
        </w:rPr>
        <w:t xml:space="preserve">3.7%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48.0% </w:t>
      </w:r>
      <w:r w:rsidRPr="004747BF">
        <w:rPr>
          <w:rFonts w:ascii="Libre Franklin Light" w:eastAsia="Times New Roman" w:hAnsi="Libre Franklin Light" w:cs="Calibri Light"/>
        </w:rPr>
        <w:t xml:space="preserve">of those respondents classified as PGSI 8+ in Nuneaton and Bedworth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Nuneaton and Bedworth is estimated to be </w:t>
      </w:r>
      <w:r w:rsidRPr="00773DF7">
        <w:rPr>
          <w:rFonts w:ascii="Libre Franklin Light" w:eastAsia="Times New Roman" w:hAnsi="Libre Franklin Light" w:cs="Calibri Light"/>
          <w:b/>
          <w:bCs/>
          <w:color w:val="C45911" w:themeColor="accent2" w:themeShade="BF"/>
        </w:rPr>
        <w:t xml:space="preserve">£2,654,798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Nuneaton and Bedworth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Nuneaton and Bedworth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Nuneaton and Bedworth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Nuneaton and Bedworth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uneaton and Bedw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Nuneaton and Bedworth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uneaton and Bedw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Nuneaton and Bedworth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Nuneaton and Bedworth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48.0%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uneaton and Bedw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Nuneaton and Bedworth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Nuneaton and Bedworth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Nuneaton and Bedworth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Nuneaton and Bedworth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Nuneaton and Bedworth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Nuneaton and Bedworth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£2,654,798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Nuneaton and Bedworth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£43,242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£894,275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£64,063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£18,018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£33,032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£1,602,168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£2,654,798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Nuneaton and Bedworth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Nuneaton and Bedworth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Nuneaton and Bedworth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Nuneaton and Bedworth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Nuneaton and Bedworth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Nuneaton and Bedworth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Nuneaton and Bedworth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Nuneaton and Bedworth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Nuneaton and Bedworth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12.9%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Nuneaton and Bedworth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Nuneaton and Bedworth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Nuneaton and Bedworth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C8E07D2-995D-415F-9D7E-4E5809ECA9F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